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69" w:rsidRPr="00087C1B" w:rsidRDefault="00761569" w:rsidP="007615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  <w:u w:val="single"/>
        </w:rPr>
        <w:t>Thomas MARTIN</w:t>
      </w:r>
      <w:r w:rsidRPr="00087C1B">
        <w:rPr>
          <w:rFonts w:ascii="Times New Roman" w:hAnsi="Times New Roman" w:cs="Times New Roman"/>
          <w:sz w:val="24"/>
          <w:szCs w:val="24"/>
        </w:rPr>
        <w:t xml:space="preserve">     (fl.1483-4)</w:t>
      </w:r>
    </w:p>
    <w:p w:rsidR="00761569" w:rsidRPr="00087C1B" w:rsidRDefault="00761569" w:rsidP="007615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of Wye, Kent.</w:t>
      </w:r>
    </w:p>
    <w:p w:rsidR="00761569" w:rsidRPr="00087C1B" w:rsidRDefault="00761569" w:rsidP="007615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1569" w:rsidRPr="00087C1B" w:rsidRDefault="00761569" w:rsidP="007615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1569" w:rsidRPr="00087C1B" w:rsidRDefault="00761569" w:rsidP="007615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 xml:space="preserve">         1483-4</w:t>
      </w:r>
      <w:r w:rsidRPr="00087C1B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761569" w:rsidRPr="00087C1B" w:rsidRDefault="00761569" w:rsidP="007615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1569" w:rsidRPr="00087C1B" w:rsidRDefault="00761569" w:rsidP="007615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1569" w:rsidRPr="00087C1B" w:rsidRDefault="00761569" w:rsidP="007615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69" w:rsidRDefault="00761569" w:rsidP="00564E3C">
      <w:pPr>
        <w:spacing w:after="0" w:line="240" w:lineRule="auto"/>
      </w:pPr>
      <w:r>
        <w:separator/>
      </w:r>
    </w:p>
  </w:endnote>
  <w:endnote w:type="continuationSeparator" w:id="0">
    <w:p w:rsidR="00761569" w:rsidRDefault="0076156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61569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69" w:rsidRDefault="00761569" w:rsidP="00564E3C">
      <w:pPr>
        <w:spacing w:after="0" w:line="240" w:lineRule="auto"/>
      </w:pPr>
      <w:r>
        <w:separator/>
      </w:r>
    </w:p>
  </w:footnote>
  <w:footnote w:type="continuationSeparator" w:id="0">
    <w:p w:rsidR="00761569" w:rsidRDefault="0076156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69"/>
    <w:rsid w:val="00372DC6"/>
    <w:rsid w:val="00564E3C"/>
    <w:rsid w:val="0064591D"/>
    <w:rsid w:val="0076156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EC9C1F-6207-4D67-B652-A76B6D20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2015-11-10T20:44:00Z</dcterms:created>
  <dcterms:modified xsi:type="dcterms:W3CDTF">2015-11-10T20:46:00Z</dcterms:modified>
</cp:coreProperties>
</file>